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7E824" w14:textId="77777777" w:rsidR="00D07DC9" w:rsidRDefault="00D25506">
      <w:pPr>
        <w:jc w:val="right"/>
      </w:pPr>
      <w:r>
        <w:fldChar w:fldCharType="begin">
          <w:ffData>
            <w:name w:val=""/>
            <w:enabled/>
            <w:calcOnExit w:val="0"/>
            <w:textInput>
              <w:default w:val="Bonn, 16.03.2026"/>
            </w:textInput>
          </w:ffData>
        </w:fldChar>
      </w:r>
      <w:r>
        <w:instrText xml:space="preserve"> FORMTEXT </w:instrText>
      </w:r>
      <w:r>
        <w:fldChar w:fldCharType="separate"/>
      </w:r>
      <w:r>
        <w:rPr>
          <w:noProof/>
        </w:rPr>
        <w:t>Bonn, 16.03.2026</w:t>
      </w:r>
      <w:r>
        <w:fldChar w:fldCharType="end"/>
      </w:r>
    </w:p>
    <w:p w14:paraId="13F17B02" w14:textId="77777777" w:rsidR="00D07DC9" w:rsidRDefault="00D07DC9"/>
    <w:p w14:paraId="3208AB9B" w14:textId="77777777" w:rsidR="00D07DC9" w:rsidRDefault="00042ECA">
      <w:r>
        <w:fldChar w:fldCharType="begin">
          <w:ffData>
            <w:name w:val=""/>
            <w:enabled/>
            <w:calcOnExit w:val="0"/>
            <w:textInput>
              <w:default w:val="Betreff "/>
            </w:textInput>
          </w:ffData>
        </w:fldChar>
      </w:r>
      <w:r>
        <w:instrText xml:space="preserve"> FORMTEXT </w:instrText>
      </w:r>
      <w:r>
        <w:fldChar w:fldCharType="separate"/>
      </w:r>
      <w:r>
        <w:rPr>
          <w:noProof/>
        </w:rPr>
        <w:t xml:space="preserve">Betreff </w:t>
      </w:r>
      <w:r>
        <w:fldChar w:fldCharType="end"/>
      </w:r>
    </w:p>
    <w:p w14:paraId="11AC35C6" w14:textId="77777777" w:rsidR="00D07DC9" w:rsidRDefault="00D07DC9"/>
    <w:p w14:paraId="1697A5F4" w14:textId="77777777" w:rsidR="00D07DC9" w:rsidRDefault="00D07DC9"/>
    <w:p w14:paraId="52C63DE2" w14:textId="77777777" w:rsidR="00D07DC9" w:rsidRDefault="00D07DC9">
      <w:pPr>
        <w:sectPr w:rsidR="00D07DC9" w:rsidSect="00835E44">
          <w:headerReference w:type="default" r:id="rId11"/>
          <w:footerReference w:type="default" r:id="rId12"/>
          <w:headerReference w:type="first" r:id="rId13"/>
          <w:footerReference w:type="first" r:id="rId14"/>
          <w:pgSz w:w="11906" w:h="16838" w:code="9"/>
          <w:pgMar w:top="2875" w:right="926" w:bottom="1134" w:left="1418" w:header="709" w:footer="709" w:gutter="0"/>
          <w:cols w:space="708"/>
          <w:titlePg/>
          <w:docGrid w:linePitch="360"/>
        </w:sectPr>
      </w:pPr>
    </w:p>
    <w:p w14:paraId="1A40E271" w14:textId="77777777" w:rsidR="00D07DC9" w:rsidRDefault="00D07DC9"/>
    <w:p w14:paraId="463BCCA3" w14:textId="77777777" w:rsidR="00D07DC9" w:rsidRDefault="00042ECA">
      <w:r>
        <w:t>Sehr geehrte Damen und Herren,</w:t>
      </w:r>
    </w:p>
    <w:p w14:paraId="7F265CE8" w14:textId="77777777" w:rsidR="00D07DC9" w:rsidRDefault="00D07DC9"/>
    <w:p w14:paraId="7DC72C5C" w14:textId="77777777" w:rsidR="00D07DC9" w:rsidRDefault="00042ECA">
      <w:r>
        <w:t>leider müssen wir Ihnen hiermit mitteilen, dass dieser Brieftext nur ein Blindtext ist. Aus diesem Grund werden Sie auch nicht viel Sinn in den weiteren Worten entdecken und sogar gewisse Wiederholungen feststellen, die allein auf den mangelnden Fleiß des eingebenden Gestalters zurückzuführen ist und keine weiteren Konsequenzen hat. Wir bitten Sie daher, sich unverzüglich nach einem anderen sinvollen Brieftext umzusehen. Aus diesem Grund werden Sie auch nicht viel Sinn in den weiteren Worten entdecken und sogar gewisse Wiederholungen feststellen, die allein auf den mangelnden Fleiß des eingebenden Gestalters zurückzuführen ist und keine weiteren Konsequenzen hat. Wir bitten Sie daher, sich unverzüglich nach einem anderen sinnvollen Brieftext umzusehen.</w:t>
      </w:r>
    </w:p>
    <w:p w14:paraId="5CFDBDD5" w14:textId="77777777" w:rsidR="00D07DC9" w:rsidRDefault="00D07DC9"/>
    <w:p w14:paraId="0D686A53" w14:textId="77777777" w:rsidR="00D07DC9" w:rsidRDefault="00042ECA">
      <w:r>
        <w:t>Aus diesem Grund werden Sie auch nicht viel Sinn in den weiteren Worten entdecken und sogar gewisse Wiederholungen feststellen, die allein auf den mangelnden Fleiß des eingebenden Gestalters zurückzuführen ist und keine weiteren Konsequenzen hat. Wir bitten Sie daher, sich unverzüglich nach einem anderen sinvollen Brieftext umzusehen.</w:t>
      </w:r>
    </w:p>
    <w:p w14:paraId="79C3B2BD" w14:textId="77777777" w:rsidR="00D07DC9" w:rsidRDefault="00D07DC9"/>
    <w:p w14:paraId="63ACEC87" w14:textId="77777777" w:rsidR="00D07DC9" w:rsidRDefault="00042ECA">
      <w:r>
        <w:t>Wir verbleiben mit freundlichen Grüßen</w:t>
      </w:r>
    </w:p>
    <w:p w14:paraId="7BFAD839" w14:textId="77777777" w:rsidR="00D07DC9" w:rsidRDefault="00D07DC9"/>
    <w:p w14:paraId="6145F319" w14:textId="77777777" w:rsidR="00D07DC9" w:rsidRDefault="00D07DC9"/>
    <w:p w14:paraId="538BF19A" w14:textId="77777777" w:rsidR="00D07DC9" w:rsidRDefault="00D07DC9"/>
    <w:p w14:paraId="3AC093E3" w14:textId="77777777" w:rsidR="00D07DC9" w:rsidRDefault="00042ECA">
      <w:r>
        <w:t>Peter Mustermann</w:t>
      </w:r>
    </w:p>
    <w:p w14:paraId="08F6375F" w14:textId="77777777" w:rsidR="00D07DC9" w:rsidRDefault="00042ECA">
      <w:pPr>
        <w:rPr>
          <w:rStyle w:val="Hervorhebung"/>
        </w:rPr>
      </w:pPr>
      <w:r>
        <w:rPr>
          <w:rStyle w:val="Hervorhebung"/>
        </w:rPr>
        <w:t>Projektmanagement</w:t>
      </w:r>
    </w:p>
    <w:p w14:paraId="68B6EB0F" w14:textId="77777777" w:rsidR="00D07DC9" w:rsidRDefault="00042ECA">
      <w:pPr>
        <w:rPr>
          <w:rStyle w:val="Hervorhebung"/>
        </w:rPr>
      </w:pPr>
      <w:r>
        <w:rPr>
          <w:rStyle w:val="Hervorhebung"/>
        </w:rPr>
        <w:t>mustermann@web.de</w:t>
      </w:r>
    </w:p>
    <w:p w14:paraId="4C649D74" w14:textId="77777777" w:rsidR="00D07DC9" w:rsidRDefault="00D07DC9"/>
    <w:p w14:paraId="4AF94069" w14:textId="77777777" w:rsidR="00D07DC9" w:rsidRDefault="00D07DC9"/>
    <w:p w14:paraId="5728CABE" w14:textId="77777777" w:rsidR="00F20647" w:rsidRDefault="00F20647"/>
    <w:p w14:paraId="52F6C99E" w14:textId="77777777" w:rsidR="00F20647" w:rsidRDefault="00F20647"/>
    <w:p w14:paraId="60A19022" w14:textId="77777777" w:rsidR="00F20647" w:rsidRDefault="00F20647"/>
    <w:p w14:paraId="31234B1C" w14:textId="77777777" w:rsidR="00F20647" w:rsidRDefault="00F20647">
      <w:r>
        <w:t>Anlage</w:t>
      </w:r>
    </w:p>
    <w:p w14:paraId="32053416" w14:textId="77777777" w:rsidR="00A40B8E" w:rsidRDefault="00A40B8E"/>
    <w:p w14:paraId="0CABEB57" w14:textId="77777777" w:rsidR="00A40B8E" w:rsidRDefault="00A40B8E"/>
    <w:p w14:paraId="3A7016B0" w14:textId="77777777" w:rsidR="00A40B8E" w:rsidRDefault="00A40B8E"/>
    <w:p w14:paraId="79232C9C" w14:textId="77777777" w:rsidR="00A40B8E" w:rsidRDefault="00A40B8E"/>
    <w:p w14:paraId="5573523C" w14:textId="77777777" w:rsidR="00A40B8E" w:rsidRDefault="00A40B8E"/>
    <w:sectPr w:rsidR="00A40B8E" w:rsidSect="00835E44">
      <w:type w:val="continuous"/>
      <w:pgSz w:w="11906" w:h="16838" w:code="9"/>
      <w:pgMar w:top="1797" w:right="1418" w:bottom="1134" w:left="141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C719" w14:textId="77777777" w:rsidR="00D07FB7" w:rsidRDefault="00D07FB7">
      <w:r>
        <w:separator/>
      </w:r>
    </w:p>
  </w:endnote>
  <w:endnote w:type="continuationSeparator" w:id="0">
    <w:p w14:paraId="335D62EF" w14:textId="77777777" w:rsidR="00D07FB7" w:rsidRDefault="00D0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rstateRegular">
    <w:altName w:val="Courier New"/>
    <w:charset w:val="00"/>
    <w:family w:val="auto"/>
    <w:pitch w:val="variable"/>
    <w:sig w:usb0="00000003" w:usb1="00000000" w:usb2="00000000" w:usb3="00000000" w:csb0="00000001" w:csb1="00000000"/>
  </w:font>
  <w:font w:name="FranklinGothic">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0706F"/>
        <w:sz w:val="16"/>
        <w:szCs w:val="16"/>
      </w:rPr>
      <w:id w:val="-15548326"/>
      <w:docPartObj>
        <w:docPartGallery w:val="Page Numbers (Bottom of Page)"/>
        <w:docPartUnique/>
      </w:docPartObj>
    </w:sdtPr>
    <w:sdtEndPr/>
    <w:sdtContent>
      <w:p w14:paraId="5D142486" w14:textId="77777777" w:rsidR="005E4FC1" w:rsidRPr="005A09F0" w:rsidRDefault="005E4FC1" w:rsidP="005E4FC1">
        <w:pPr>
          <w:pStyle w:val="Fuzeile"/>
          <w:jc w:val="right"/>
          <w:rPr>
            <w:color w:val="70706F"/>
            <w:sz w:val="16"/>
            <w:szCs w:val="16"/>
          </w:rPr>
        </w:pPr>
        <w:r w:rsidRPr="005A09F0">
          <w:rPr>
            <w:color w:val="70706F"/>
            <w:sz w:val="16"/>
            <w:szCs w:val="16"/>
          </w:rPr>
          <w:t xml:space="preserve">Seite </w:t>
        </w:r>
        <w:r w:rsidRPr="005A09F0">
          <w:rPr>
            <w:color w:val="70706F"/>
            <w:sz w:val="16"/>
            <w:szCs w:val="16"/>
          </w:rPr>
          <w:fldChar w:fldCharType="begin"/>
        </w:r>
        <w:r w:rsidRPr="005A09F0">
          <w:rPr>
            <w:color w:val="70706F"/>
            <w:sz w:val="16"/>
            <w:szCs w:val="16"/>
          </w:rPr>
          <w:instrText>PAGE  \* Arabic  \* MERGEFORMAT</w:instrText>
        </w:r>
        <w:r w:rsidRPr="005A09F0">
          <w:rPr>
            <w:color w:val="70706F"/>
            <w:sz w:val="16"/>
            <w:szCs w:val="16"/>
          </w:rPr>
          <w:fldChar w:fldCharType="separate"/>
        </w:r>
        <w:r w:rsidR="00556893">
          <w:rPr>
            <w:noProof/>
            <w:color w:val="70706F"/>
            <w:sz w:val="16"/>
            <w:szCs w:val="16"/>
          </w:rPr>
          <w:t>2</w:t>
        </w:r>
        <w:r w:rsidRPr="005A09F0">
          <w:rPr>
            <w:color w:val="70706F"/>
            <w:sz w:val="16"/>
            <w:szCs w:val="16"/>
          </w:rPr>
          <w:fldChar w:fldCharType="end"/>
        </w:r>
        <w:r w:rsidRPr="005A09F0">
          <w:rPr>
            <w:color w:val="70706F"/>
            <w:sz w:val="16"/>
            <w:szCs w:val="16"/>
          </w:rPr>
          <w:t xml:space="preserve"> von </w:t>
        </w:r>
        <w:r w:rsidRPr="005A09F0">
          <w:rPr>
            <w:color w:val="70706F"/>
            <w:sz w:val="16"/>
            <w:szCs w:val="16"/>
          </w:rPr>
          <w:fldChar w:fldCharType="begin"/>
        </w:r>
        <w:r w:rsidRPr="005A09F0">
          <w:rPr>
            <w:color w:val="70706F"/>
            <w:sz w:val="16"/>
            <w:szCs w:val="16"/>
          </w:rPr>
          <w:instrText>NUMPAGES  \* Arabic  \* MERGEFORMAT</w:instrText>
        </w:r>
        <w:r w:rsidRPr="005A09F0">
          <w:rPr>
            <w:color w:val="70706F"/>
            <w:sz w:val="16"/>
            <w:szCs w:val="16"/>
          </w:rPr>
          <w:fldChar w:fldCharType="separate"/>
        </w:r>
        <w:r w:rsidR="00556893">
          <w:rPr>
            <w:noProof/>
            <w:color w:val="70706F"/>
            <w:sz w:val="16"/>
            <w:szCs w:val="16"/>
          </w:rPr>
          <w:t>2</w:t>
        </w:r>
        <w:r w:rsidRPr="005A09F0">
          <w:rPr>
            <w:color w:val="70706F"/>
            <w:sz w:val="16"/>
            <w:szCs w:val="16"/>
          </w:rPr>
          <w:fldChar w:fldCharType="end"/>
        </w:r>
      </w:p>
    </w:sdtContent>
  </w:sdt>
  <w:p w14:paraId="68CA0849" w14:textId="77777777" w:rsidR="00D07DC9" w:rsidRPr="005E4FC1" w:rsidRDefault="00D07DC9" w:rsidP="005E4F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0706F"/>
        <w:sz w:val="16"/>
        <w:szCs w:val="16"/>
      </w:rPr>
      <w:id w:val="1223565430"/>
      <w:docPartObj>
        <w:docPartGallery w:val="Page Numbers (Bottom of Page)"/>
        <w:docPartUnique/>
      </w:docPartObj>
    </w:sdtPr>
    <w:sdtEndPr/>
    <w:sdtContent>
      <w:p w14:paraId="7DC4A7B0" w14:textId="77777777" w:rsidR="00B16F0C" w:rsidRPr="00FD3E76" w:rsidRDefault="00AA2D91">
        <w:pPr>
          <w:pStyle w:val="Fuzeile"/>
          <w:jc w:val="right"/>
          <w:rPr>
            <w:color w:val="70706F"/>
            <w:sz w:val="16"/>
            <w:szCs w:val="16"/>
          </w:rPr>
        </w:pPr>
        <w:r w:rsidRPr="00347B7C">
          <w:rPr>
            <w:color w:val="70706F"/>
            <w:sz w:val="16"/>
            <w:szCs w:val="16"/>
          </w:rPr>
          <w:t xml:space="preserve">Seite </w:t>
        </w:r>
        <w:r w:rsidRPr="00347B7C">
          <w:rPr>
            <w:color w:val="70706F"/>
            <w:sz w:val="16"/>
            <w:szCs w:val="16"/>
          </w:rPr>
          <w:fldChar w:fldCharType="begin"/>
        </w:r>
        <w:r w:rsidRPr="00347B7C">
          <w:rPr>
            <w:color w:val="70706F"/>
            <w:sz w:val="16"/>
            <w:szCs w:val="16"/>
          </w:rPr>
          <w:instrText>PAGE  \* Arabic  \* MERGEFORMAT</w:instrText>
        </w:r>
        <w:r w:rsidRPr="00347B7C">
          <w:rPr>
            <w:color w:val="70706F"/>
            <w:sz w:val="16"/>
            <w:szCs w:val="16"/>
          </w:rPr>
          <w:fldChar w:fldCharType="separate"/>
        </w:r>
        <w:r w:rsidR="00556893">
          <w:rPr>
            <w:noProof/>
            <w:color w:val="70706F"/>
            <w:sz w:val="16"/>
            <w:szCs w:val="16"/>
          </w:rPr>
          <w:t>1</w:t>
        </w:r>
        <w:r w:rsidRPr="00347B7C">
          <w:rPr>
            <w:color w:val="70706F"/>
            <w:sz w:val="16"/>
            <w:szCs w:val="16"/>
          </w:rPr>
          <w:fldChar w:fldCharType="end"/>
        </w:r>
        <w:r w:rsidRPr="00347B7C">
          <w:rPr>
            <w:color w:val="70706F"/>
            <w:sz w:val="16"/>
            <w:szCs w:val="16"/>
          </w:rPr>
          <w:t xml:space="preserve"> von </w:t>
        </w:r>
        <w:r w:rsidRPr="00347B7C">
          <w:rPr>
            <w:color w:val="70706F"/>
            <w:sz w:val="16"/>
            <w:szCs w:val="16"/>
          </w:rPr>
          <w:fldChar w:fldCharType="begin"/>
        </w:r>
        <w:r w:rsidRPr="00347B7C">
          <w:rPr>
            <w:color w:val="70706F"/>
            <w:sz w:val="16"/>
            <w:szCs w:val="16"/>
          </w:rPr>
          <w:instrText>NUMPAGES  \* Arabic  \* MERGEFORMAT</w:instrText>
        </w:r>
        <w:r w:rsidRPr="00347B7C">
          <w:rPr>
            <w:color w:val="70706F"/>
            <w:sz w:val="16"/>
            <w:szCs w:val="16"/>
          </w:rPr>
          <w:fldChar w:fldCharType="separate"/>
        </w:r>
        <w:r w:rsidR="00556893">
          <w:rPr>
            <w:noProof/>
            <w:color w:val="70706F"/>
            <w:sz w:val="16"/>
            <w:szCs w:val="16"/>
          </w:rPr>
          <w:t>2</w:t>
        </w:r>
        <w:r w:rsidRPr="00347B7C">
          <w:rPr>
            <w:color w:val="70706F"/>
            <w:sz w:val="16"/>
            <w:szCs w:val="16"/>
          </w:rPr>
          <w:fldChar w:fldCharType="end"/>
        </w:r>
      </w:p>
    </w:sdtContent>
  </w:sdt>
  <w:p w14:paraId="7C6215ED" w14:textId="77777777" w:rsidR="00B16F0C" w:rsidRDefault="00B16F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DFC26" w14:textId="77777777" w:rsidR="00D07FB7" w:rsidRDefault="00D07FB7">
      <w:r>
        <w:separator/>
      </w:r>
    </w:p>
  </w:footnote>
  <w:footnote w:type="continuationSeparator" w:id="0">
    <w:p w14:paraId="2FF61B61" w14:textId="77777777" w:rsidR="00D07FB7" w:rsidRDefault="00D07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E89D" w14:textId="77777777" w:rsidR="00A40B8E" w:rsidRDefault="00A40B8E">
    <w:pPr>
      <w:pStyle w:val="Kopfzeile"/>
    </w:pPr>
    <w:r>
      <w:rPr>
        <w:noProof/>
      </w:rPr>
      <w:drawing>
        <wp:anchor distT="0" distB="0" distL="114300" distR="114300" simplePos="0" relativeHeight="251659264" behindDoc="1" locked="0" layoutInCell="1" allowOverlap="1" wp14:anchorId="4857A2C8" wp14:editId="650CB2DD">
          <wp:simplePos x="0" y="0"/>
          <wp:positionH relativeFrom="column">
            <wp:posOffset>-900430</wp:posOffset>
          </wp:positionH>
          <wp:positionV relativeFrom="paragraph">
            <wp:posOffset>-450215</wp:posOffset>
          </wp:positionV>
          <wp:extent cx="7594913" cy="10738798"/>
          <wp:effectExtent l="0" t="0" r="635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nn_5_2021-01.png"/>
                  <pic:cNvPicPr/>
                </pic:nvPicPr>
                <pic:blipFill>
                  <a:blip r:embed="rId1">
                    <a:extLst>
                      <a:ext uri="{28A0092B-C50C-407E-A947-70E740481C1C}">
                        <a14:useLocalDpi xmlns:a14="http://schemas.microsoft.com/office/drawing/2010/main" val="0"/>
                      </a:ext>
                    </a:extLst>
                  </a:blip>
                  <a:stretch>
                    <a:fillRect/>
                  </a:stretch>
                </pic:blipFill>
                <pic:spPr>
                  <a:xfrm>
                    <a:off x="0" y="0"/>
                    <a:ext cx="7594913" cy="1073879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591E1" w14:textId="77777777" w:rsidR="00D07DC9" w:rsidRDefault="00042ECA">
    <w:pPr>
      <w:pStyle w:val="Kopfzeile"/>
    </w:pPr>
    <w:r>
      <w:rPr>
        <w:noProof/>
      </w:rPr>
      <w:drawing>
        <wp:anchor distT="0" distB="0" distL="114300" distR="114300" simplePos="0" relativeHeight="251658240" behindDoc="1" locked="0" layoutInCell="1" allowOverlap="1" wp14:anchorId="406DD6FA" wp14:editId="50DD1DB8">
          <wp:simplePos x="0" y="0"/>
          <wp:positionH relativeFrom="insideMargin">
            <wp:posOffset>0</wp:posOffset>
          </wp:positionH>
          <wp:positionV relativeFrom="topMargin">
            <wp:posOffset>0</wp:posOffset>
          </wp:positionV>
          <wp:extent cx="7555716" cy="10683376"/>
          <wp:effectExtent l="0" t="0" r="7620" b="381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enigswinter.png"/>
                  <pic:cNvPicPr/>
                </pic:nvPicPr>
                <pic:blipFill>
                  <a:blip r:embed="rId1">
                    <a:extLst>
                      <a:ext uri="{28A0092B-C50C-407E-A947-70E740481C1C}">
                        <a14:useLocalDpi xmlns:a14="http://schemas.microsoft.com/office/drawing/2010/main" val="0"/>
                      </a:ext>
                    </a:extLst>
                  </a:blip>
                  <a:stretch>
                    <a:fillRect/>
                  </a:stretch>
                </pic:blipFill>
                <pic:spPr>
                  <a:xfrm>
                    <a:off x="0" y="0"/>
                    <a:ext cx="7555716" cy="1068337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36DED"/>
    <w:multiLevelType w:val="hybridMultilevel"/>
    <w:tmpl w:val="CAF81F08"/>
    <w:lvl w:ilvl="0" w:tplc="EEC488D4">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74680D3D"/>
    <w:multiLevelType w:val="hybridMultilevel"/>
    <w:tmpl w:val="BB1A659A"/>
    <w:lvl w:ilvl="0" w:tplc="443E5C4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79398402">
    <w:abstractNumId w:val="1"/>
  </w:num>
  <w:num w:numId="2" w16cid:durableId="1211456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forms" w:formatting="1"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FB7"/>
    <w:rsid w:val="00042ECA"/>
    <w:rsid w:val="00086667"/>
    <w:rsid w:val="000F775C"/>
    <w:rsid w:val="00347B7C"/>
    <w:rsid w:val="003834BD"/>
    <w:rsid w:val="003B111E"/>
    <w:rsid w:val="004778B4"/>
    <w:rsid w:val="004946DE"/>
    <w:rsid w:val="00556893"/>
    <w:rsid w:val="005A09F0"/>
    <w:rsid w:val="005C7957"/>
    <w:rsid w:val="005E4FC1"/>
    <w:rsid w:val="00656EC5"/>
    <w:rsid w:val="0067658D"/>
    <w:rsid w:val="006B3089"/>
    <w:rsid w:val="0073712E"/>
    <w:rsid w:val="007A3A03"/>
    <w:rsid w:val="00835E44"/>
    <w:rsid w:val="0094447D"/>
    <w:rsid w:val="00A40B8E"/>
    <w:rsid w:val="00AA2D91"/>
    <w:rsid w:val="00B16F0C"/>
    <w:rsid w:val="00BF5A97"/>
    <w:rsid w:val="00C028D7"/>
    <w:rsid w:val="00C1625E"/>
    <w:rsid w:val="00C21B7F"/>
    <w:rsid w:val="00CB0C91"/>
    <w:rsid w:val="00D07DC9"/>
    <w:rsid w:val="00D07FB7"/>
    <w:rsid w:val="00D25506"/>
    <w:rsid w:val="00EC7131"/>
    <w:rsid w:val="00ED5F1C"/>
    <w:rsid w:val="00F052E6"/>
    <w:rsid w:val="00F11FC9"/>
    <w:rsid w:val="00F20647"/>
    <w:rsid w:val="00FD3E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F018C"/>
  <w15:docId w15:val="{7416C64C-BA76-42BF-9BB3-B60A2EAA8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sz w:val="22"/>
      <w:szCs w:val="22"/>
    </w:rPr>
  </w:style>
  <w:style w:type="paragraph" w:styleId="berschrift5">
    <w:name w:val="heading 5"/>
    <w:basedOn w:val="Standard"/>
    <w:next w:val="Standard"/>
    <w:qFormat/>
    <w:pPr>
      <w:spacing w:before="240" w:after="60" w:line="288" w:lineRule="auto"/>
      <w:jc w:val="both"/>
      <w:outlineLvl w:val="4"/>
    </w:pPr>
    <w:rPr>
      <w:rFonts w:ascii="InterstateRegular" w:hAnsi="InterstateRegular"/>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ervorhebung">
    <w:name w:val="Emphasis"/>
    <w:qFormat/>
    <w:rPr>
      <w:i/>
    </w:rPr>
  </w:style>
  <w:style w:type="paragraph" w:styleId="Textkrper-Zeileneinzug">
    <w:name w:val="Body Text Indent"/>
    <w:basedOn w:val="Standard"/>
    <w:semiHidden/>
    <w:pPr>
      <w:spacing w:line="288" w:lineRule="auto"/>
      <w:ind w:left="360"/>
      <w:jc w:val="both"/>
    </w:pPr>
    <w:rPr>
      <w:rFonts w:ascii="FranklinGothic" w:hAnsi="FranklinGothic"/>
      <w:sz w:val="19"/>
      <w:szCs w:val="20"/>
    </w:rPr>
  </w:style>
  <w:style w:type="paragraph" w:styleId="Textkrper">
    <w:name w:val="Body Text"/>
    <w:basedOn w:val="Standard"/>
    <w:semiHidden/>
    <w:rPr>
      <w:sz w:val="20"/>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KopfzeileZchn">
    <w:name w:val="Kopfzeile Zchn"/>
    <w:basedOn w:val="Absatz-Standardschriftart"/>
    <w:link w:val="Kopfzeile"/>
    <w:uiPriority w:val="99"/>
    <w:rsid w:val="00B16F0C"/>
    <w:rPr>
      <w:rFonts w:ascii="Arial" w:hAnsi="Arial" w:cs="Arial"/>
      <w:sz w:val="22"/>
      <w:szCs w:val="22"/>
    </w:rPr>
  </w:style>
  <w:style w:type="character" w:customStyle="1" w:styleId="FuzeileZchn">
    <w:name w:val="Fußzeile Zchn"/>
    <w:basedOn w:val="Absatz-Standardschriftart"/>
    <w:link w:val="Fuzeile"/>
    <w:uiPriority w:val="99"/>
    <w:rsid w:val="00B16F0C"/>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doermer\AppData\Local\Microsoft\Windows\INetCache\Content.Outlook\G85FMR0U\Digitaler%20Briefbogen%20bonn_3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3905F3063C2FE4684D51C203FAD6BF9" ma:contentTypeVersion="3" ma:contentTypeDescription="Ein neues Dokument erstellen." ma:contentTypeScope="" ma:versionID="91bad766d8bc662efbf96b9de3e1d84f">
  <xsd:schema xmlns:xsd="http://www.w3.org/2001/XMLSchema" xmlns:xs="http://www.w3.org/2001/XMLSchema" xmlns:p="http://schemas.microsoft.com/office/2006/metadata/properties" xmlns:ns2="dbf4922d-67c5-4706-9b51-6e1ffed87a9a" xmlns:ns3="39096620-4ef4-420c-a0e0-ba5c1c2fa123" targetNamespace="http://schemas.microsoft.com/office/2006/metadata/properties" ma:root="true" ma:fieldsID="55723dad0143e9a235d8d7844d2b383b" ns2:_="" ns3:_="">
    <xsd:import namespace="dbf4922d-67c5-4706-9b51-6e1ffed87a9a"/>
    <xsd:import namespace="39096620-4ef4-420c-a0e0-ba5c1c2fa123"/>
    <xsd:element name="properties">
      <xsd:complexType>
        <xsd:sequence>
          <xsd:element name="documentManagement">
            <xsd:complexType>
              <xsd:all>
                <xsd:element ref="ns2:Vorlage_x0020_Art"/>
                <xsd:element ref="ns3:SharedWithUsers" minOccurs="0"/>
                <xsd:element ref="ns2:Document_x0020_View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4922d-67c5-4706-9b51-6e1ffed87a9a" elementFormDefault="qualified">
    <xsd:import namespace="http://schemas.microsoft.com/office/2006/documentManagement/types"/>
    <xsd:import namespace="http://schemas.microsoft.com/office/infopath/2007/PartnerControls"/>
    <xsd:element name="Vorlage_x0020_Art" ma:index="8" ma:displayName="Vorlage Art" ma:format="Dropdown" ma:internalName="Vorlage_x0020_Art">
      <xsd:simpleType>
        <xsd:restriction base="dms:Choice">
          <xsd:enumeration value="Blanko"/>
          <xsd:enumeration value="Briefbögen"/>
          <xsd:enumeration value="Präsentationen"/>
          <xsd:enumeration value="Seminarprogramme"/>
          <xsd:enumeration value="Deckblätter Skripte"/>
          <xsd:enumeration value="Allgemein"/>
        </xsd:restriction>
      </xsd:simpleType>
    </xsd:element>
    <xsd:element name="Document_x0020_Viewer" ma:index="10" nillable="true" ma:displayName="Document Viewer" ma:internalName="Document_x0020_View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096620-4ef4-420c-a0e0-ba5c1c2fa123" elementFormDefault="qualified">
    <xsd:import namespace="http://schemas.microsoft.com/office/2006/documentManagement/types"/>
    <xsd:import namespace="http://schemas.microsoft.com/office/infopath/2007/PartnerControls"/>
    <xsd:element name="SharedWithUsers" ma:index="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Vorlage_x0020_Art xmlns="dbf4922d-67c5-4706-9b51-6e1ffed87a9a">Briefbögen</Vorlage_x0020_Art>
    <Document_x0020_Viewer xmlns="dbf4922d-67c5-4706-9b51-6e1ffed87a9a" xsi:nil="true"/>
  </documentManagement>
</p:properties>
</file>

<file path=customXml/itemProps1.xml><?xml version="1.0" encoding="utf-8"?>
<ds:datastoreItem xmlns:ds="http://schemas.openxmlformats.org/officeDocument/2006/customXml" ds:itemID="{23AB300F-FA1E-4549-96E7-B0743C7B40BD}">
  <ds:schemaRefs>
    <ds:schemaRef ds:uri="http://schemas.openxmlformats.org/officeDocument/2006/bibliography"/>
  </ds:schemaRefs>
</ds:datastoreItem>
</file>

<file path=customXml/itemProps2.xml><?xml version="1.0" encoding="utf-8"?>
<ds:datastoreItem xmlns:ds="http://schemas.openxmlformats.org/officeDocument/2006/customXml" ds:itemID="{DB289BE4-6729-4188-8011-F0D7AF3B4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4922d-67c5-4706-9b51-6e1ffed87a9a"/>
    <ds:schemaRef ds:uri="39096620-4ef4-420c-a0e0-ba5c1c2fa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1F2734-A31D-48C6-8203-ED9F128F56F2}">
  <ds:schemaRefs>
    <ds:schemaRef ds:uri="http://schemas.microsoft.com/sharepoint/v3/contenttype/forms"/>
  </ds:schemaRefs>
</ds:datastoreItem>
</file>

<file path=customXml/itemProps4.xml><?xml version="1.0" encoding="utf-8"?>
<ds:datastoreItem xmlns:ds="http://schemas.openxmlformats.org/officeDocument/2006/customXml" ds:itemID="{376816F7-8B89-438C-A65E-88AB7108A387}">
  <ds:schemaRefs>
    <ds:schemaRef ds:uri="http://schemas.microsoft.com/office/2006/metadata/properties"/>
    <ds:schemaRef ds:uri="http://schemas.microsoft.com/office/infopath/2007/PartnerControls"/>
    <ds:schemaRef ds:uri="dbf4922d-67c5-4706-9b51-6e1ffed87a9a"/>
  </ds:schemaRefs>
</ds:datastoreItem>
</file>

<file path=docProps/app.xml><?xml version="1.0" encoding="utf-8"?>
<Properties xmlns="http://schemas.openxmlformats.org/officeDocument/2006/extended-properties" xmlns:vt="http://schemas.openxmlformats.org/officeDocument/2006/docPropsVTypes">
  <Template>Digitaler Briefbogen bonn_3_2026.dotx</Template>
  <TotalTime>0</TotalTime>
  <Pages>1</Pages>
  <Words>178</Words>
  <Characters>1127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Mustermann GmbH</vt:lpstr>
    </vt:vector>
  </TitlesOfParts>
  <Company>T&amp;T</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Mustermann GmbH</dc:title>
  <dc:creator>Dörmer, Daniela</dc:creator>
  <cp:lastModifiedBy>Dörmer, Daniela</cp:lastModifiedBy>
  <cp:revision>1</cp:revision>
  <cp:lastPrinted>2026-03-16T11:00:00Z</cp:lastPrinted>
  <dcterms:created xsi:type="dcterms:W3CDTF">2026-03-20T06:32:00Z</dcterms:created>
  <dcterms:modified xsi:type="dcterms:W3CDTF">2026-03-20T06:33:00Z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0x010100E3905F3063C2FE4684D51C203FAD6BF9</vt:lpwstr>
  </property>
  <property fmtid="{D5CDD505-2E9C-101B-9397-08002B2CF9AE}" pid="3" name="BoostSolutions_DocumentViewer_DocumentInfo">
    <vt:lpwstr>{"OriginalWidth":794,"OriginalHeight":1123,"Resolution":0,"PageCount":2,"IsEncrypted":false,"LicenseValid":false,"IsError":false,"ErrorMsg":null,"IsImageFile":false,"ImageFileUrl":null,"IsSupportedFile":false,"IsActivedFeature":false}</vt:lpwstr>
  </property>
</Properties>
</file>